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6892"/>
        <w:gridCol w:w="1597"/>
        <w:gridCol w:w="1017"/>
        <w:gridCol w:w="1760"/>
        <w:gridCol w:w="1760"/>
        <w:gridCol w:w="1760"/>
      </w:tblGrid>
      <w:tr w:rsidR="00D3261D" w:rsidTr="00D3261D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/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61D" w:rsidRDefault="00D3261D" w:rsidP="00E03B15">
            <w:r>
              <w:t>Приложение 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/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61D" w:rsidRDefault="00D3261D" w:rsidP="00E03B15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D3261D" w:rsidTr="00D3261D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/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от  </w:t>
            </w:r>
            <w:r w:rsidR="009D7CE5">
              <w:t xml:space="preserve">28 июля 2023 года </w:t>
            </w:r>
            <w:r>
              <w:t xml:space="preserve">№ </w:t>
            </w:r>
            <w:r w:rsidR="009D7CE5">
              <w:t>37-386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>
            <w:r>
              <w:t xml:space="preserve"> 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>
            <w:r>
              <w:t xml:space="preserve">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/>
        </w:tc>
      </w:tr>
      <w:tr w:rsidR="00D3261D" w:rsidTr="00D3261D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>
              <w:t>непрограммным</w:t>
            </w:r>
            <w:proofErr w:type="spellEnd"/>
            <w:r>
              <w:t xml:space="preserve"> направлениям деятельности), группам </w:t>
            </w:r>
            <w:proofErr w:type="gramStart"/>
            <w:r>
              <w:t>видов расходов классификации расходов бюджета муниципального</w:t>
            </w:r>
            <w:proofErr w:type="gramEnd"/>
            <w:r>
              <w:t xml:space="preserve"> образования «Город Саратов» на 2023 год и на плановый период 2024 и 2025 годов</w:t>
            </w:r>
          </w:p>
        </w:tc>
      </w:tr>
      <w:tr w:rsidR="00D3261D" w:rsidTr="00D3261D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  <w:rPr>
                <w:sz w:val="28"/>
                <w:szCs w:val="28"/>
              </w:rPr>
            </w:pPr>
          </w:p>
        </w:tc>
      </w:tr>
      <w:tr w:rsidR="00D3261D" w:rsidTr="00D3261D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rPr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тыс. руб.</w:t>
            </w:r>
          </w:p>
        </w:tc>
      </w:tr>
      <w:tr w:rsidR="00D3261D" w:rsidTr="00D3261D">
        <w:trPr>
          <w:cantSplit/>
          <w:trHeight w:val="276"/>
        </w:trPr>
        <w:tc>
          <w:tcPr>
            <w:tcW w:w="6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261D" w:rsidRDefault="00D3261D" w:rsidP="00E03B15">
            <w:pPr>
              <w:jc w:val="center"/>
            </w:pPr>
            <w:r>
              <w:t>Наименование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61D" w:rsidRDefault="00D3261D" w:rsidP="00E03B15">
            <w:pPr>
              <w:jc w:val="center"/>
            </w:pPr>
            <w:r>
              <w:t>ЦСР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261D" w:rsidRDefault="00D3261D" w:rsidP="00E03B15">
            <w:pPr>
              <w:jc w:val="center"/>
            </w:pPr>
            <w:r>
              <w:t>ВР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261D" w:rsidRDefault="00D3261D" w:rsidP="00E03B15">
            <w:pPr>
              <w:jc w:val="center"/>
            </w:pPr>
            <w:r>
              <w:t>2023 год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1D" w:rsidRDefault="00D3261D" w:rsidP="00E03B15">
            <w:pPr>
              <w:jc w:val="center"/>
            </w:pPr>
            <w:r>
              <w:t>2024 год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1D" w:rsidRDefault="00D3261D" w:rsidP="00E03B15">
            <w:pPr>
              <w:jc w:val="center"/>
            </w:pPr>
            <w:r>
              <w:t>2025 год</w:t>
            </w:r>
          </w:p>
        </w:tc>
      </w:tr>
      <w:tr w:rsidR="00D3261D" w:rsidTr="00D3261D">
        <w:trPr>
          <w:cantSplit/>
          <w:trHeight w:val="276"/>
        </w:trPr>
        <w:tc>
          <w:tcPr>
            <w:tcW w:w="6892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261D" w:rsidRDefault="00D3261D" w:rsidP="00E03B15"/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261D" w:rsidRDefault="00D3261D" w:rsidP="00E03B15"/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261D" w:rsidRDefault="00D3261D" w:rsidP="00E03B15"/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261D" w:rsidRDefault="00D3261D" w:rsidP="00E03B15"/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1D" w:rsidRDefault="00D3261D" w:rsidP="00E03B15"/>
        </w:tc>
        <w:tc>
          <w:tcPr>
            <w:tcW w:w="176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1D" w:rsidRDefault="00D3261D" w:rsidP="00E03B15"/>
        </w:tc>
      </w:tr>
    </w:tbl>
    <w:p w:rsidR="00D3261D" w:rsidRPr="00D3261D" w:rsidRDefault="00D3261D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92"/>
        <w:gridCol w:w="1597"/>
        <w:gridCol w:w="1017"/>
        <w:gridCol w:w="1760"/>
        <w:gridCol w:w="1760"/>
        <w:gridCol w:w="1760"/>
      </w:tblGrid>
      <w:tr w:rsidR="00D3261D" w:rsidTr="00D3261D">
        <w:trPr>
          <w:cantSplit/>
          <w:tblHeader/>
        </w:trPr>
        <w:tc>
          <w:tcPr>
            <w:tcW w:w="6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3261D" w:rsidRDefault="00D3261D" w:rsidP="00E03B15">
            <w:pPr>
              <w:jc w:val="center"/>
            </w:pPr>
            <w:r>
              <w:t>1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261D" w:rsidRDefault="00D3261D" w:rsidP="00E03B15">
            <w:pPr>
              <w:jc w:val="center"/>
            </w:pPr>
            <w:r>
              <w:t>2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3261D" w:rsidRDefault="00D3261D" w:rsidP="00E03B15">
            <w:pPr>
              <w:jc w:val="center"/>
            </w:pPr>
            <w:r>
              <w:t>3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3261D" w:rsidRDefault="00D3261D" w:rsidP="00E03B15">
            <w:pPr>
              <w:jc w:val="center"/>
            </w:pPr>
            <w:r>
              <w:t>4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3261D" w:rsidRDefault="00D3261D" w:rsidP="00E03B15">
            <w:pPr>
              <w:jc w:val="center"/>
            </w:pPr>
            <w:r>
              <w:t>5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3261D" w:rsidRDefault="00D3261D" w:rsidP="00E03B15">
            <w:pPr>
              <w:jc w:val="center"/>
            </w:pPr>
            <w:r>
              <w:t>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3261D" w:rsidRDefault="00D3261D" w:rsidP="00E03B15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0100000000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1 468 041,8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919 016,9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915 428,2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«Система дополнительного образования в сфере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694 016,3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474 656,4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474 656,4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640 890,6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472 741,4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472 741,4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465 485,5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472 741,4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472 741,4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465 485,5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472 741,4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472 741,4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Обеспечение </w:t>
            </w:r>
            <w:proofErr w:type="gramStart"/>
            <w: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0110172500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154 117,9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0110172500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154 117,9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0110179Г40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9 687,0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0110179Г40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9 687,0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 xml:space="preserve">Обеспечение </w:t>
            </w:r>
            <w:proofErr w:type="gramStart"/>
            <w: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t xml:space="preserve">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01101S2500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11 600,2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01101S2500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11 600,2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3 954,1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3 754,1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3 754,1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011027999У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011027999У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2 275,0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1 915,0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2 275,0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1 915,0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1 825,0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1 825,0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Основное мероприятие «Организация и проведение независимой </w:t>
            </w:r>
            <w:proofErr w:type="gramStart"/>
            <w:r>
              <w:t>оценки качества условий оказания услуг</w:t>
            </w:r>
            <w:proofErr w:type="gramEnd"/>
            <w:r>
              <w:t xml:space="preserve"> муниципальными учреждениями дополнительного образования в сфере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0110500000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011050М000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011050М000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011A100000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46 797,6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011A155195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37 300,0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011A155195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37 300,0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011A1П5195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9 497,6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011A1П5195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9 497,6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«Система муниципальных учреждений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761 525,4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431 357,7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427 769,0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21 156,2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14 143,0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14 143,0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13 844,7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14 143,0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14 143,0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13 844,7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14 143,0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14 143,0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Обеспечение </w:t>
            </w:r>
            <w:proofErr w:type="gramStart"/>
            <w: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6 799,7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6 799,7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Обеспечение </w:t>
            </w:r>
            <w:proofErr w:type="gramStart"/>
            <w: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t xml:space="preserve">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511,8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511,8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213 110,5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123 954,9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123 954,9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134 585,6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123 954,9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123 954,9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134 585,6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123 954,9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123 954,9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Обеспечение </w:t>
            </w:r>
            <w:proofErr w:type="gramStart"/>
            <w: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0120272500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73 028,1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0120272500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73 028,1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Обеспечение </w:t>
            </w:r>
            <w:proofErr w:type="gramStart"/>
            <w: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t xml:space="preserve">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01202S2500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5 496,8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01202S2500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5 496,8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54 202,5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32 972,0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32 972,0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0120305010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32 210,8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32 972,0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32 972,0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0120305010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32 210,8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32 972,0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32 972,0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Обеспечение </w:t>
            </w:r>
            <w:proofErr w:type="gramStart"/>
            <w: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0120372500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20 452,3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0120372500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20 452,3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Обеспечение </w:t>
            </w:r>
            <w:proofErr w:type="gramStart"/>
            <w: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t xml:space="preserve">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01203S2500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1 539,4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01203S2500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1 539,4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Основное мероприятие «Оказание муниципальных услуг населению муниципальными </w:t>
            </w:r>
            <w:proofErr w:type="spellStart"/>
            <w:r>
              <w:t>культурно-досуговыми</w:t>
            </w:r>
            <w:proofErr w:type="spellEnd"/>
            <w:r>
              <w:t xml:space="preserve"> учреждениями»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392 945,8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256 482,5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256 602,5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0120405010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269 886,6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256 482,5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256 602,5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0120405010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269 886,6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256 482,5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256 602,5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Обеспечение </w:t>
            </w:r>
            <w:proofErr w:type="gramStart"/>
            <w: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0120472500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114 445,1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0120472500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114 445,1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Обеспечение </w:t>
            </w:r>
            <w:proofErr w:type="gramStart"/>
            <w: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t xml:space="preserve">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01204S2500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8 614,1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01204S2500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8 614,1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48 675,7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39 145,7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39 145,7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t>культурно-досугового</w:t>
            </w:r>
            <w:proofErr w:type="spellEnd"/>
            <w:r>
              <w:t xml:space="preserve"> типа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0120574020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0120574020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012057999У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012057999У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Основное мероприятие «Организация и проведение независимой </w:t>
            </w:r>
            <w:proofErr w:type="gramStart"/>
            <w:r>
              <w:t>оценки качества условий оказания услуг</w:t>
            </w:r>
            <w:proofErr w:type="gramEnd"/>
            <w:r>
              <w:t xml:space="preserve"> муниципальными учреждениями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96,6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96,6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96,6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01207L5191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01207L5191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6 654,0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01208L5170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6 654,0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01208L5170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6 654,0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Основное мероприятие «Развитие </w:t>
            </w:r>
            <w:proofErr w:type="gramStart"/>
            <w:r>
              <w:t>инициативного</w:t>
            </w:r>
            <w:proofErr w:type="gramEnd"/>
            <w:r>
              <w:t xml:space="preserve"> </w:t>
            </w:r>
            <w:proofErr w:type="spellStart"/>
            <w:r>
              <w:t>бюджетирования</w:t>
            </w:r>
            <w:proofErr w:type="spellEnd"/>
            <w:r>
              <w:t>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0120900000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Реализация инициативных проектов за счет субсидий из областного бюджета («Ремонт кровли здания Дома культуры п. </w:t>
            </w:r>
            <w:proofErr w:type="spellStart"/>
            <w:r>
              <w:t>Вольновка</w:t>
            </w:r>
            <w:proofErr w:type="spellEnd"/>
            <w:r>
              <w:t>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0120972102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0120972102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proofErr w:type="gramStart"/>
            <w:r>
              <w:t xml:space="preserve">Реализация инициативных проектов за счет субсидий из областного бюджета («Ремонт и оснащение нежилого помещения для организации </w:t>
            </w:r>
            <w:proofErr w:type="spellStart"/>
            <w:r>
              <w:t>досуговой</w:t>
            </w:r>
            <w:proofErr w:type="spellEnd"/>
            <w:r>
              <w:t xml:space="preserve"> деятельности в р.п.</w:t>
            </w:r>
            <w:proofErr w:type="gramEnd"/>
            <w:r>
              <w:t xml:space="preserve"> </w:t>
            </w:r>
            <w:proofErr w:type="gramStart"/>
            <w:r>
              <w:t>Красный Октябрь»)</w:t>
            </w:r>
            <w:proofErr w:type="gramEnd"/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0120972103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0120972103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инициативных проектов за счет субсидий из областного бюджета («Ремонт внутренних помещений и оснащение зрительного зала Дома культуры д. Юрловка»)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0120972104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0120972104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Реализация инициативных проектов за счет средств местного бюджета, за исключением инициативных платежей («Ремонт кровли здания Дома культуры п. </w:t>
            </w:r>
            <w:proofErr w:type="spellStart"/>
            <w:r>
              <w:t>Вольновка</w:t>
            </w:r>
            <w:proofErr w:type="spellEnd"/>
            <w:r>
              <w:t>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01209S2112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01209S2112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proofErr w:type="gramStart"/>
            <w:r>
              <w:t xml:space="preserve">Реализация инициативных проектов за счет средств местного бюджета, за исключением инициативных платежей («Ремонт и оснащение нежилого помещения для организации </w:t>
            </w:r>
            <w:proofErr w:type="spellStart"/>
            <w:r>
              <w:t>досуговой</w:t>
            </w:r>
            <w:proofErr w:type="spellEnd"/>
            <w:r>
              <w:t xml:space="preserve"> деятельности в р.п.</w:t>
            </w:r>
            <w:proofErr w:type="gramEnd"/>
            <w:r>
              <w:t xml:space="preserve"> </w:t>
            </w:r>
            <w:proofErr w:type="gramStart"/>
            <w:r>
              <w:t>Красный Октябрь»)</w:t>
            </w:r>
            <w:proofErr w:type="gramEnd"/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01209S2113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01209S2113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инициативных проектов за счет средств местного бюджета, за исключением инициативных платежей («Ремонт внутренних помещений и оснащение зрительного зала Дома культуры д. Юрловка»)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01209S2114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01209S2114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Реализация инициативных проектов за счет средств местного бюджета в части инициативных платежей граждан («Ремонт кровли здания Дома культуры п. </w:t>
            </w:r>
            <w:proofErr w:type="spellStart"/>
            <w:r>
              <w:t>Вольновка</w:t>
            </w:r>
            <w:proofErr w:type="spellEnd"/>
            <w:r>
              <w:t>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01209S2122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01209S2122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proofErr w:type="gramStart"/>
            <w:r>
              <w:t xml:space="preserve">Реализация инициативных проектов за счет средств местного бюджета в части инициативных платежей граждан («Ремонт и оснащение нежилого помещения для организации </w:t>
            </w:r>
            <w:proofErr w:type="spellStart"/>
            <w:r>
              <w:t>досуговой</w:t>
            </w:r>
            <w:proofErr w:type="spellEnd"/>
            <w:r>
              <w:t xml:space="preserve"> деятельности в р.п.</w:t>
            </w:r>
            <w:proofErr w:type="gramEnd"/>
            <w:r>
              <w:t> </w:t>
            </w:r>
            <w:proofErr w:type="gramStart"/>
            <w:r>
              <w:t>Красный Октябрь»)</w:t>
            </w:r>
            <w:proofErr w:type="gramEnd"/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01209S2123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01209S2123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инициативных проектов за счет средств местного бюджета в части инициативных платежей граждан («Ремонт внутренних помещений и оснащение зрительного зала Дома культуры д. Юрловка»)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01209S2124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01209S2124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012A100000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15 920,9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Создание модельных муниципальных библиотек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012A154540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012A154540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Техническое оснащение региональных и муниципальных музеев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012A155900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3 542,3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012A155900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3 542,3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Создание модельных муниципальных библиотек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012A1П4540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7 378,6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012A1П4540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7 378,6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012A200000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012A255194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012A255194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13 002,8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13 002,8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13 002,8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13 002,8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13 002,8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13 002,8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760,0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760,0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12 102,8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12 102,8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Подпрограмма «Сохранение культурно – исторического облика города»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4 500,1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4 500,1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0140178221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4 500,1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0140178221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4 500,1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416 372,9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420 068,4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427 594,7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«Материальная поддержка отдельных категорий граждан»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23 201,8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17 316,5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17 316,5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23 201,8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17 316,5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17 316,5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23 201,8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17 316,5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17 316,5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286,0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286,0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22 794,1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17 030,5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17 030,5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12 025,4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12 025,4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12 025,4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78,4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78,4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78,4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2 251,0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2 251,0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2 251,0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9 696,0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9 696,0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9 696,0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«Реализация мероприятий социального характера»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19 716,1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12 253,6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19 716,1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12 253,6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19 716,1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12 253,6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19 716,1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12 253,6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182 419,8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199 275,0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199 275,0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61 198,6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69 032,9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69 032,9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61 198,6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69 032,9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69 032,9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1 020,2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1 020,2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1 020,2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60 178,4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68 012,7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68 012,7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0240200000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71 134,0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77 237,3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77 237,3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024020М000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71 134,0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77 237,3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77 237,3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024020М000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1 141,5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1 141,5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1 141,5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024020М000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69 992,5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76 095,8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76 095,8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0240300000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38 791,5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40 862,0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40 862,0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024030М000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38 791,5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40 862,0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40 862,0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024030М000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603,8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603,8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603,8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024030М000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38 187,7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40 258,2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40 258,2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0240400000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9 061,9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10 461,9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10 461,9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024040М000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9 061,9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10 461,9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10 461,9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024040М000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181,9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181,9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181,9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024040М000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8 880,0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10 280,0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10 280,0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0240500000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024050М000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024050М000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024050М000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0240600000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1 664,7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1 664,7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1 664,7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024060М000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1 664,7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1 664,7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1 664,7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024060М000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44,7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44,7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024060М000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1 620,0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1 620,0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1 620,0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0240800000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552,9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024080М000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552,9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024080М000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552,9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171 974,9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179 197,9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186 724,2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«Предоставление адресной финансовой помощи»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0250100000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171 974,9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179 197,9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186 724,2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0250177110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171 974,9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179 197,9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186 724,2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0250177110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2 579,6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2 688,0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2 800,8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0250177110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169 395,3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176 509,9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183 923,4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0260000000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7 034,9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0260100000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7 034,9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по обеспечению жильем молодых семей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02601L4970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7 034,9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02601L4970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7 034,9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0300000000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266 438,5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262 860,6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262 860,6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«Управление муниципальным долгом»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0310000000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242 000,0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0310100000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591,8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644,4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657,6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Процентные платежи по муниципальному долгу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0310100070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591,8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644,4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657,6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Обслуживание государственного (муниципального) долга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0310100070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700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591,8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644,4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657,6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0310200000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241 408,2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241 355,6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241 342,4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Процентные платежи по муниципальному долгу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0310200070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241 408,2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241 355,6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241 342,4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Обслуживание государственного (муниципального) долга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0310200070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700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241 408,2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241 355,6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241 342,4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0320000000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24 438,5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20 860,6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20 860,6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0320100000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347,1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347,1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347,1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347,1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347,1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347,1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Основное мероприятие «Сопровождение систем и техническая поддержка </w:t>
            </w:r>
            <w:proofErr w:type="gramStart"/>
            <w:r>
              <w:t>ПО</w:t>
            </w:r>
            <w:proofErr w:type="gramEnd"/>
            <w:r>
              <w:t>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0320200000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7 692,9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7 407,9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7 407,9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032020М000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7 692,9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7 407,9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7 407,9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032020М000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7 692,9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7 407,9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7 407,9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«Поддержание технической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0320300000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204,0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032030М000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204,0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032030М000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204,0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Основное мероприятие «Приобретение и модернизация систем, оборудования и </w:t>
            </w:r>
            <w:proofErr w:type="gramStart"/>
            <w:r>
              <w:t>ПО</w:t>
            </w:r>
            <w:proofErr w:type="gramEnd"/>
            <w:r>
              <w:t>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0320400000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14 370,0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11 520,0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11 520,0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032040М000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14 370,0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11 520,0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11 520,0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032040М000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14 370,0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11 520,0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11 520,0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0320500000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1 758,7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1 381,6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1 381,6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032050М000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1 758,7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1 381,6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1 381,6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032050М000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1 758,7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1 381,6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1 381,6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6 864 574,1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6 923 396,1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6 187 101,7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3 171 137,2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2 833 058,9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2 394 408,4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1 648 325,0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1 606 084,3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1 588 168,2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0410205Д10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1 335 981,0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1 500 867,7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1 500 867,7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0410205Д10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1 335 981,0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1 500 867,7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1 500 867,7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Осуществление мероприятий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041020Д000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311 878,3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105 216,6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87 300,5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041020Д000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276 938,9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76 877,2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73 394,2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041020Д000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34 939,4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28 339,4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13 906,3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04102ИД000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465,7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04102ИД000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465,7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64 644,1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56 765,2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57 265,2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0410305Д10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4 648,6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0410305Д10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4 648,6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0410307Д10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42 166,9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42 166,9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42 166,9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0410307Д10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42 166,9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42 166,9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42 166,9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Осуществление мероприятий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041030Д000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17 828,6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14 598,3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15 098,3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041030Д000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17 828,6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14 598,3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15 098,3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«Строительство и реконструкция автомобильных дорог»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72 785,0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42 104,0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0410406Д00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72 785,0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42 104,0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0410406Д00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72 785,0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42 104,0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«Ремонт тротуаров»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105 544,6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Осуществление мероприятий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041050Д000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105 544,6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041050Д000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105 544,6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Достижение целевых показателей, предусматривающих развитие и увеличение пропускной </w:t>
            </w:r>
            <w:proofErr w:type="gramStart"/>
            <w: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Развитие и увеличение пропускной </w:t>
            </w:r>
            <w:proofErr w:type="gramStart"/>
            <w:r>
              <w:t>способности сети автомобильных дорог общего пользования местного значения</w:t>
            </w:r>
            <w:proofErr w:type="gramEnd"/>
            <w:r>
              <w:t xml:space="preserve"> за счет средств областного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04108D9910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84 630,0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04108D9910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84 630,0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Развитие и увеличение пропускной </w:t>
            </w:r>
            <w:proofErr w:type="gramStart"/>
            <w:r>
              <w:t>способности сети автомобильных дорог общего пользования местного значения</w:t>
            </w:r>
            <w:proofErr w:type="gramEnd"/>
            <w:r>
              <w:t xml:space="preserve"> за счет средств муниципального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04108S9910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6 370,0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04108S9910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6 370,0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Основное мероприятие «Обеспечение транспортной безопасности»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0411000000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2 675,0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2 675,0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2 675,0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Осуществление мероприятий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041100Д000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2 675,0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2 675,0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2 675,0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041100Д000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2 675,0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2 675,0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2 675,0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0411700000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985,7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041170М000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985,7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041170М000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985,7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041F100000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276 393,3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Стимулирование </w:t>
            </w:r>
            <w:proofErr w:type="gramStart"/>
            <w: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041F150210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276 393,3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041F150210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276 393,3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041R100000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908 784,5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1 125 430,4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746 300,0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041R153946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162 484,5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379 130,4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041R153946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162 484,5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379 130,4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041R1S7190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041R1S7190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041R1U7190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746 000,0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746 000,0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746 000,0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041R1U7190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251 398,4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251 000,0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285 000,0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041R1U7190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494 601,6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495 000,0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461 000,0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«Транспортное обслуживание населения»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3 693 437,0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4 090 337,2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3 792 693,3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338 596,1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327 992,2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327 992,2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336 610,3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327 151,1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327 151,1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216 217,0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216 217,0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216 217,0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117 391,3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107 932,1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107 932,1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3 002,0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3 002,0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3 002,0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1 641,1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841,1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841,1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1 641,1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841,1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841,1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344,7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344,7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16 360,0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Возмещение части затрат в связи с оказанием услуг по перевозке пассажиров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0420207050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16 360,0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0420207050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16 360,0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231 467,4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188 806,3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179 924,1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Финансовое обеспечение затрат на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0420407160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52 032,0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0420407160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52 032,0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Обновление наземного общественного пассажирского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0420478170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175 411,4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188 806,3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179 924,1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0420478170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175 411,4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188 806,3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179 924,1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04204К6000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4 024,0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04204К6000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4 024,0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93 032,0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0420507230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0420507230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0420578910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52 032,0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0420578910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52 032,0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Реализация проекта по созданию, реконструкции и эксплуатации трамвайной сети и иного имущественного комплекса, технологически </w:t>
            </w:r>
            <w:proofErr w:type="gramStart"/>
            <w:r>
              <w:t>связанных</w:t>
            </w:r>
            <w:proofErr w:type="gramEnd"/>
            <w:r>
              <w:t xml:space="preserve"> между собой и входящего в состав проекта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745 103,3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1 192 433,0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1 450 549,3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0420607210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65 640,0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72 000,0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0420607210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65 640,0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72 000,0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</w:t>
            </w:r>
            <w:proofErr w:type="gramStart"/>
            <w:r>
              <w:t>связанных</w:t>
            </w:r>
            <w:proofErr w:type="gramEnd"/>
            <w:r>
              <w:t xml:space="preserve"> между собой и входящего в состав проекта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0420679340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679 463,3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1 120 433,0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1 378 549,3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0420679340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679 463,3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1 120 433,0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1 378 549,3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042R700000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2 268 878,2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2 261 105,7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1 714 227,7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Государственная поддержка в целях обеспечения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</w:t>
            </w:r>
            <w:proofErr w:type="gramStart"/>
            <w:r>
              <w:t>а(</w:t>
            </w:r>
            <w:proofErr w:type="gramEnd"/>
            <w:r>
              <w:t>электробусов), и объектов зарядной инфраструктуры для них (закупка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042R754012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1 042 000,0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042R754012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1 042 000,0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proofErr w:type="gramStart"/>
            <w: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042R754013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294 253,9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148 429,1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294 253,9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042R754013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294 253,9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148 429,1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294 253,9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proofErr w:type="gramStart"/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042R754014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788 006,8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1 775 236,0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1 419 973,8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042R754014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788 006,8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1 775 236,0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1 419 973,8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proofErr w:type="gramStart"/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t xml:space="preserve"> развязку «Стрелка» в </w:t>
            </w:r>
            <w:proofErr w:type="gramStart"/>
            <w:r>
              <w:t>г</w:t>
            </w:r>
            <w:proofErr w:type="gramEnd"/>
            <w:r>
              <w:t>. Саратове Саратовской области)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042R754015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144 617,4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337 440,6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042R754015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144 617,4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337 440,6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555 914,2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481 989,7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490 596,6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436 333,7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366 989,7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375 596,6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290 360,6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247 844,0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248 361,0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162 499,9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146 956,6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147 473,6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162 499,9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146 956,6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147 473,6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24 056,4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24 056,4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98 528,5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100 887,4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100 887,4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82 647,9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87 766,0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87 766,0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15 880,6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13 121,4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13 121,4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5 275,8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5 275,8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54 200,3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54 412,8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54 412,8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51 099,6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51 312,8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51 312,8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42 203,0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42 203,0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42 203,0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8 810,8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9 024,0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9 024,0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85,8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85,8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proofErr w:type="gramStart"/>
            <w: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</w:t>
            </w:r>
            <w:proofErr w:type="gramEnd"/>
            <w:r>
              <w:t xml:space="preserve">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0510207010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0510207010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0510207020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1 100,0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0510207020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1 100,0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05102К5030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05102К5030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86 012,5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59 767,1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59 876,8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05103040А0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3 063,7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05103040А0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1 713,7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05103040А0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1 350,0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0510306000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0510306000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Ликвидация несанкционированного складирования отходов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0510308140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17 837,6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17 183,1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17 183,1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0510308140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17 837,6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17 183,1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17 183,1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5 860,9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5 628,1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5 628,1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5 860,9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5 628,1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5 628,1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природоохранных мероприятий за счет экологических платежей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051030Э000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14 933,2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14 830,9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14 940,6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051030Э000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14 933,2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14 830,9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14 940,6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0510377130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44 250,0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22 125,0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22 125,0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0510377130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44 250,0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22 125,0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22 125,0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2 417,0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4 965,8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12 946,0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2 417,0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4 965,8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12 946,0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2 417,0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4 965,8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12 946,0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Основное мероприятие «Развитие </w:t>
            </w:r>
            <w:proofErr w:type="gramStart"/>
            <w:r>
              <w:t>инициативного</w:t>
            </w:r>
            <w:proofErr w:type="gramEnd"/>
            <w:r>
              <w:t xml:space="preserve"> </w:t>
            </w:r>
            <w:proofErr w:type="spellStart"/>
            <w:r>
              <w:t>бюджетирования</w:t>
            </w:r>
            <w:proofErr w:type="spellEnd"/>
            <w:r>
              <w:t>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3 343,3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Реализация инициативного проекта за счет средств местного бюджета, за исключением инициативных платежей «Установка универсальной спортивной площадки во дворе жилых домов № 29 по ул. им. Тархова С.Ф. и №№ 10, 12, 12А по ул. им. Уфимцева К.Г. в </w:t>
            </w:r>
            <w:proofErr w:type="gramStart"/>
            <w:r>
              <w:t>г</w:t>
            </w:r>
            <w:proofErr w:type="gramEnd"/>
            <w:r>
              <w:t>. Саратове»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05108Б0110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05108Б0110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Реализация инициативного проекта за счет средств местного бюджета в части инициативных платежей граждан «Установка универсальной спортивной площадки во дворе жилых домов № 29 по ул. им. Тархова С.Ф. и №№ 10, 12, 12А по ул. им. Уфимцева К.Г. в </w:t>
            </w:r>
            <w:proofErr w:type="gramStart"/>
            <w:r>
              <w:t>г</w:t>
            </w:r>
            <w:proofErr w:type="gramEnd"/>
            <w:r>
              <w:t>. Саратове»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05108Б0120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343,3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05108Б0120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343,3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«Содержание, ремонт и развитие инженерных сетей»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119 580,5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115 000,0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«Наружное освещение улиц городского округа»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119 580,5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115 000,0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0520106000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2 200,5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0520106000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2 200,5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>
              <w:t>энергоэффективных</w:t>
            </w:r>
            <w:proofErr w:type="spellEnd"/>
            <w:r>
              <w:t xml:space="preserve"> мероприятий в рамках реализации </w:t>
            </w:r>
            <w:proofErr w:type="spellStart"/>
            <w:r>
              <w:t>энергосервисных</w:t>
            </w:r>
            <w:proofErr w:type="spellEnd"/>
            <w:r>
              <w:t xml:space="preserve"> договоров (контрактов)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0520107150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117 300,0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115 000,0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0520107150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117 300,0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115 000,0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052010М000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0600000000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377 850,6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116 824,6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116 824,6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0610000000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103 986,7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115 404,6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115 404,6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0610100000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44 519,6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061010М000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519,6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061010М000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519,6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0610178980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44 000,0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0610178980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44 000,0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061F200000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59 467,1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115 404,6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115 404,6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061F2П5550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59 467,1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115 404,6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115 404,6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061F2П5550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59 467,1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115 404,6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115 404,6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0620000000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273 863,9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1 420,0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0620100000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534,8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062010М000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534,8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062010М000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534,8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062F200000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273 329,1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1 420,0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программ формирования современной городской среды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062F255550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062F255550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062F255550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062F2П5550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94 772,3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1 420,0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062F2П5550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85 379,2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062F2П5550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9 393,1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1 420,0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062F2П6000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556,8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062F2П6000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556,8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519 390,4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401 707,3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287 336,9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«Развитие жилищного хозяйства»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118 207,7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178 156,4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73 625,2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85 101,7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79 331,6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73 625,2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0710108030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37 000,7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36 408,9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35 592,1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0710108030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37 000,7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36 408,9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35 592,1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0710108040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39 698,1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37 407,7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32 533,1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0710108040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39 698,1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37 407,7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32 533,1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0710108050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5 755,0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5 125,0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5 125,0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0710108050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5 755,0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5 125,0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5 125,0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0710108180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365,1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270,0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255,0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0710108180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365,1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270,0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255,0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2 162,8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2 162,8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33 106,0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98 824,8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33 106,0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98 824,8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33 106,0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98 824,8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«Развитие коммунального хозяйства»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274 421,5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193 550,9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183 711,7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 от многоквартирных домов»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0720206000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0720206000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proofErr w:type="gramStart"/>
            <w:r>
              <w:lastRenderedPageBreak/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22 027,4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10 234,0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10 234,0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22 027,4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10 234,0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10 234,0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22 027,4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10 234,0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10 234,0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t>электро</w:t>
            </w:r>
            <w:proofErr w:type="spellEnd"/>
            <w:r>
              <w:t>-, тепл</w:t>
            </w:r>
            <w:proofErr w:type="gramStart"/>
            <w:r>
              <w:t>о-</w:t>
            </w:r>
            <w:proofErr w:type="gramEnd"/>
            <w:r>
              <w:t xml:space="preserve">, </w:t>
            </w:r>
            <w:proofErr w:type="spellStart"/>
            <w:r>
              <w:t>газо</w:t>
            </w:r>
            <w:proofErr w:type="spellEnd"/>
            <w: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236 221,1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183 316,9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173 477,7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0720705010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39 374,3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33 924,8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35 085,6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0720705010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39 374,3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33 924,8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35 085,6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118 509,7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119 140,1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119 140,1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35 823,6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35 828,5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35 828,5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82 441,2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83 071,6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83 071,6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0720706000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40 195,6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0720706000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40 195,6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0720707030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3 914,4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4 016,8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4 016,8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0720707030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3 914,4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4 016,8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4 016,8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34 227,1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26 235,2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15 235,2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34 227,1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26 235,2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15 235,2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Выявление и оформление бесхозяйных объектов </w:t>
            </w:r>
            <w:r>
              <w:br/>
            </w:r>
            <w:proofErr w:type="spellStart"/>
            <w:r>
              <w:t>электр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, </w:t>
            </w:r>
            <w:proofErr w:type="spellStart"/>
            <w:r>
              <w:t>газо</w:t>
            </w:r>
            <w:proofErr w:type="spellEnd"/>
            <w:r>
              <w:t xml:space="preserve">-, водоснабжения и водоотведения коммунальной </w:t>
            </w:r>
            <w:r>
              <w:br/>
              <w:t>(инженерной) инфраструктуры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Основное мероприятие «Развитие </w:t>
            </w:r>
            <w:proofErr w:type="gramStart"/>
            <w:r>
              <w:t>инициативного</w:t>
            </w:r>
            <w:proofErr w:type="gramEnd"/>
            <w:r>
              <w:t xml:space="preserve"> </w:t>
            </w:r>
            <w:proofErr w:type="spellStart"/>
            <w:r>
              <w:t>бюджетирования</w:t>
            </w:r>
            <w:proofErr w:type="spellEnd"/>
            <w:r>
              <w:t>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0720900000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1 774,0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инициативных проектов за счет субсидий из областного бюджета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0720972101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1 465,4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0720972101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1 465,4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07209S2111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07209S2111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Дополнительные расходы на реализацию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07209S211А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07209S211А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инициативных проектов за счет средств местного бюджета в части инициативных платежей граждан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07209S2121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07209S2121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072F500000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12 679,0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072F552430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12 621,5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072F552430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12 621,5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Строительство и реконструкция (модернизация) объектов питьевого водоснабжения за счет средств бюджета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072F5П2430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072F5П2430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65 897,1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Основное мероприятие «Обеспечение объектами </w:t>
            </w:r>
            <w:proofErr w:type="spellStart"/>
            <w:r>
              <w:t>электр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, </w:t>
            </w:r>
            <w:proofErr w:type="spellStart"/>
            <w:r>
              <w:t>газо</w:t>
            </w:r>
            <w:proofErr w:type="spellEnd"/>
            <w:r>
              <w:t>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65 897,1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0730106000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4 972,8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0730106000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4 972,8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5 737,5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5 737,5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0730179410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27 593,4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0730179410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27 593,4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07301S9410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27 593,4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07301S9410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27 593,4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 «Снос аварийного жилищного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39 894,0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39 894,0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39 894,0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39 894,0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20 970,1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0750100000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20 970,1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20 970,1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10 428,5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075010М000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10 541,6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0800000000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3 150,7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2 519,9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2 519,9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0810000000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3 104,7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2 473,9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2 473,9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0810100000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3 104,7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2 473,9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2 473,9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081010М000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3 104,7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2 473,9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2 473,9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081010М000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3 104,7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2 473,9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2 473,9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0820000000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46,0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0820300000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46,0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082030М000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46,0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082030М000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46,0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0900000000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31 561,0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24 347,3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4 755,3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0910000000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1 509,2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1 822,8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1 822,8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Основное мероприятие «Разработка </w:t>
            </w:r>
            <w:proofErr w:type="gramStart"/>
            <w:r>
              <w:t>проектов зон охраны объектов культурного наследия</w:t>
            </w:r>
            <w:proofErr w:type="gramEnd"/>
            <w:r>
              <w:t xml:space="preserve"> местного (муниципального) значения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0910100000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1 509,2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1 822,8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1 822,8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091010М000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1 509,2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1 822,8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1 822,8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091010М000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1 509,2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1 822,8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1 822,8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0920000000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21 947,8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22 524,5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2 932,5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0920100000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21 947,8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22 524,5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2 932,5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0920105030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19 592,0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0920105030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19 592,0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092010М000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21 947,8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2 932,5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2 932,5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092010М000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10 218,2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2 932,5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2 932,5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092010М000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11 729,6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Сохранение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0930000000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8 104,0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«Проведение работ по сохранению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0930100000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8 104,0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093010М000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8 104,0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093010М000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8 104,0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14 433 057,3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12 566 358,0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11 416 535,6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«Развитие системы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4 623 101,6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4 107 450,0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4 103 238,3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4 196 046,0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3 773 749,9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3 769 538,2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1 594 235,9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1 466 006,4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1 461 794,7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1 594 235,9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1 466 006,4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1 461 794,7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1010176700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2 564 097,1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2 307 743,5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2 307 743,5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1010176700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2 564 097,1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2 307 743,5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2 307 743,5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37 713,0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37 713,0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17 765,2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1010276900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17 765,2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1010276900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17 765,2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315 934,9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1010377900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315 934,9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1010377900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315 934,9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88 874,3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1010606000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4 177,9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1010606000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4 177,9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38 605,7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38 605,7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1010672Г00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39 000,0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1010672Г00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39 000,0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1010679994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4 155,0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1010679994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4 155,0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10106S2Г00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2 935,7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10106S2Г00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2 935,7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361,2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361,2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361,2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101P200000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4 120,0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101P2К6000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4 120,0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101P2К6000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4 120,0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737 729,2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592 238,6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592 235,8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664 209,0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491 888,6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491 885,8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532 150,9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479 131,1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479 128,3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532 150,9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479 131,1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479 128,3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14 263,5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12 757,5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12 757,5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11 619,1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10 137,1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10 137,1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2 637,2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2 613,2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2 613,2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Обеспечение </w:t>
            </w:r>
            <w:proofErr w:type="gramStart"/>
            <w: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84 919,7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2 860,7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82 059,0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1020179Г40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26 483,0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1020179Г40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1 010,8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1020179Г40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25 472,2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Обеспечение </w:t>
            </w:r>
            <w:proofErr w:type="gramStart"/>
            <w: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t xml:space="preserve">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6 391,9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215,4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6 176,5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73 170,2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22 920,2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22 920,2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1020378890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1020378890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1020379994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1020379994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«Развитие системы общего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7 944 204,1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6 697 079,3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6 674 171,5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6 162 696,3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5 941 813,5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5 941 195,2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832 337,2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856 338,6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855 720,3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832 337,2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856 338,6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855 720,3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1 413,0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490,6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490,6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490,6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490,6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1030177000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4 949 724,6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4 802 177,5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4 802 177,5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1030177000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37 588,6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34 033,6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34 033,6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1030177000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891,1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891,1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891,1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1030177000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4 911 244,9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4 767 252,8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4 767 252,8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97 712,7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97 362,7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10301R3030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281 508,8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282 806,8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282 806,8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10301R3030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3 973,0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3 973,0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3 973,0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10301R3030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277 535,8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278 833,8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278 833,8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proofErr w:type="gramStart"/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662 290,7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592 517,9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586 833,3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1030205040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78 853,4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1030205040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78 853,4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proofErr w:type="gramStart"/>
            <w: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1030205050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5 349,9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1030205050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5 349,9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1030205060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2 800,8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1030205060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2 800,8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1030207080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15 831,0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30 687,3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30 687,3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1030207080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61,2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61,2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1030207080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15 769,8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30 626,1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30 626,1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proofErr w:type="gramStart"/>
            <w: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1030277200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112 634,6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113 023,0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113 023,0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1030277200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102,0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1030277200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112 532,6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112 921,0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112 921,0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proofErr w:type="gramStart"/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10302L3040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446 821,0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448 807,6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443 123,0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10302L3040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446 821,0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448 807,6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443 123,0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35 473,2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29 076,1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29 076,1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Предоставление питания </w:t>
            </w:r>
            <w:proofErr w:type="gramStart"/>
            <w: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1030307090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35 473,2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29 076,1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29 076,1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1030307090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35 473,2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29 076,1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29 076,1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1 447,2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1030476900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1 447,2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1030476900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1 447,2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932 057,8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1030606000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65 330,1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1030606000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65 330,1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143 324,8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142 274,8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1030672Г00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1030672Г00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1030672Г05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1030672Г05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Устройство «спортивного ядра» на территории образовательного учреждения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1030678830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1030678830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1030678950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1030678950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Реконструкция, капитальный ремонт объектов недвижимости, </w:t>
            </w:r>
            <w:proofErr w:type="spellStart"/>
            <w:r>
              <w:t>перепрофилируемых</w:t>
            </w:r>
            <w:proofErr w:type="spellEnd"/>
            <w:r>
              <w:t xml:space="preserve">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1030679890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1030679890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280 600,0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1030679890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29 400,0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1030679994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3 288,0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1030679994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3 288,0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10306L7500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236 155,4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10306L7500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208 060,6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10306L7500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28 094,8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10306S2Г00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2 408,8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10306S2Г00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2 408,8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10306S2Г05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1 693,5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10306S2Г05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1 693,5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10306W7500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19 357,2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10306W7500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19 357,2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1 787,8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1 787,8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1 787,8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1030877160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1 770,1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1 770,1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1 770,1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1030877160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1 770,1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1 770,1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1 770,1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proofErr w:type="gramStart"/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</w:t>
            </w:r>
            <w:proofErr w:type="gramEnd"/>
            <w:r>
              <w:t xml:space="preserve">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1030877300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17,7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1030877300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17,7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t>обучающихся</w:t>
            </w:r>
            <w:proofErr w:type="gramEnd"/>
            <w:r>
              <w:t xml:space="preserve"> с ограниченными возможностями здоровья»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1030900000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5 169,2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103090М000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5 169,2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103090М000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103090М000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5 108,0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Основное мероприятие «Развитие </w:t>
            </w:r>
            <w:proofErr w:type="gramStart"/>
            <w:r>
              <w:t>инициативного</w:t>
            </w:r>
            <w:proofErr w:type="gramEnd"/>
            <w:r>
              <w:t xml:space="preserve"> </w:t>
            </w:r>
            <w:proofErr w:type="spellStart"/>
            <w:r>
              <w:t>бюджетирования</w:t>
            </w:r>
            <w:proofErr w:type="spellEnd"/>
            <w:r>
              <w:t>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1031000000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2 108,7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Реализация инициативного проекта за счет средств местного бюджета, за исключением инициативных платежей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</w:t>
            </w:r>
            <w:proofErr w:type="gramStart"/>
            <w:r>
              <w:t>г</w:t>
            </w:r>
            <w:proofErr w:type="gramEnd"/>
            <w:r>
              <w:t>. Саратова»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10310Б0210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1 478,5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10310Б0210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1 478,5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Реализация инициативного проекта за счет средств местного бюджета в части инициативных платежей граждан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</w:t>
            </w:r>
            <w:proofErr w:type="gramStart"/>
            <w:r>
              <w:t>г</w:t>
            </w:r>
            <w:proofErr w:type="gramEnd"/>
            <w:r>
              <w:t>. Саратова»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10310Б0220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10310Б0220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Реализация инициативного проекта за счет средств местного бюджета, за исключением инициативных платежей  «Реконструкция входной зоны (крыльцо) по адресу: </w:t>
            </w:r>
            <w:proofErr w:type="gramStart"/>
            <w:r>
              <w:t>г</w:t>
            </w:r>
            <w:proofErr w:type="gramEnd"/>
            <w:r>
              <w:t>. Саратов, пос. Жасминный, ул. Строителей б/</w:t>
            </w:r>
            <w:proofErr w:type="spellStart"/>
            <w:r>
              <w:t>н</w:t>
            </w:r>
            <w:proofErr w:type="spellEnd"/>
            <w:r>
              <w:t>, МОУ «Средняя общеобразовательная школа № 105» Ленинского района города Саратова»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10310Б0310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552,0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10310Б0310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552,0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Реализация инициативного проекта за счет средств местного бюджета в части инициативных платежей граждан «Реконструкция входной зоны (крыльцо) по адресу: </w:t>
            </w:r>
            <w:proofErr w:type="gramStart"/>
            <w:r>
              <w:t>г</w:t>
            </w:r>
            <w:proofErr w:type="gramEnd"/>
            <w:r>
              <w:t>. Саратов, пос. Жасминный, ул. Строителей б/</w:t>
            </w:r>
            <w:proofErr w:type="spellStart"/>
            <w:r>
              <w:t>н</w:t>
            </w:r>
            <w:proofErr w:type="spellEnd"/>
            <w:r>
              <w:t>, МОУ «Средняя общеобразовательная школа № 105» Ленинского района города Саратова»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10310Б0320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10310Б0320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103E100000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66 203,4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52 342,2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40 292,2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адаптивным основным общеобразовательным программам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103E151720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11 752,4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23 592,9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103E151720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11 752,4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23 592,9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103E1U1131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560,0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560,0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103E1U1131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560,0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560,0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103E1U1137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3 367,8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3 102,9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3 102,9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103E1U1137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3 367,8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3 102,9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3 102,9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Обеспечение условий для функционирования центров образования </w:t>
            </w:r>
            <w:proofErr w:type="spellStart"/>
            <w:r>
              <w:t>естественно-научной</w:t>
            </w:r>
            <w:proofErr w:type="spellEnd"/>
            <w:r>
              <w:t xml:space="preserve"> и </w:t>
            </w:r>
            <w:proofErr w:type="gramStart"/>
            <w:r>
              <w:t>технологической</w:t>
            </w:r>
            <w:proofErr w:type="gramEnd"/>
            <w:r>
              <w:t xml:space="preserve">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103E1U1291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2 320,1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4 400,3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5 600,0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103E1U1291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2 320,1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4 400,3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5 600,0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proofErr w:type="gramStart"/>
            <w:r>
              <w:t xml:space="preserve">Обеспечение условий для функционирования центров образования </w:t>
            </w:r>
            <w:proofErr w:type="spellStart"/>
            <w:r>
              <w:t>естественно-научной</w:t>
            </w:r>
            <w:proofErr w:type="spellEnd"/>
            <w:r>
              <w:t xml:space="preserve">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103E1U1297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12 901,8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20 686,1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31 029,3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103E1U1297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12 901,8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20 686,1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31 029,3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103E1П1000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35 301,3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103E1П1000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35 301,3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103E200000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1 817,9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103E250980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1 817,9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103E250980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1 817,9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t>общеразвивающих</w:t>
            </w:r>
            <w:proofErr w:type="spellEnd"/>
            <w: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103E251710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103E251710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103E400000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3 000,6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5 764,6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3 027,6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Обновление материально-технической базы образовательных организаций для внедрения цифровой  образовательной среды и развития цифровых навыков обучающихся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103E452130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2 737,0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103E452130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2 737,0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103E4U1330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3 000,6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3 027,6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3 027,6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103E4U1330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25,6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25,6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103E4U1330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2 975,0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3 002,0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3 002,0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103EВ00000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71 129,0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70 512,1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70 512,1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103EВ51790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71 129,0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70 512,1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70 512,1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103EВ51790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280,1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280,1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280,1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103EВ51790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70 848,9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70 232,0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70 232,0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1 078 668,9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1 122 700,1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104E100000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1 078 668,9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1 122 700,1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104E106000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1 978,6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104E106000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1 978,6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104E153050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440 905,3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544 060,2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104E153050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440 905,3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544 060,2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Создание новых мест в общеобразовательных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104E155200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355 618,1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556 404,8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104E155200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355 618,1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556 404,8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104E155201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22 328,7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104E155201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22 328,7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104E1Л5201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180 659,0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104E1Л5201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180 659,0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104E1П3050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75 588,1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22 235,1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104E1П3050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75 588,1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22 235,1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104E1П5200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1 591,1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104E1П5200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1 591,1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49 353,5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46 890,0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46 890,0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1050100000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8 825,9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14 652,5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14 652,5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1050105030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8 825,9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14 652,5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14 652,5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1050105030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7 525,9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10 287,4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10 287,4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1050105030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1 296,0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4 296,3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4 296,3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1050105030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68,8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68,8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1050200000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39 143,8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31 237,5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31 237,5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39 143,8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31 237,5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31 237,5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32 612,2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26 723,2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26 723,2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4 498,8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4 498,8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4 498,8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2 017,3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1050300000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105030М000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105030М000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105030М000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Основное мероприятие «Организация </w:t>
            </w:r>
            <w:proofErr w:type="gramStart"/>
            <w:r>
              <w:t>проведения независимой оценки качества условий оказания услуг</w:t>
            </w:r>
            <w:proofErr w:type="gramEnd"/>
            <w:r>
              <w:t xml:space="preserve"> муниципальными образовательными учреждениями»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1050400000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383,8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105040М000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383,8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105040М000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383,8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 xml:space="preserve">Муниципальная программа «Повышение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и энергосбережения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1100000000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116 923,8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111 900,0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Подпрограмма «Энергосбережение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в организациях бюджетной сферы»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1120000000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1120100000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112010М000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112010М000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Подпрограмма «Энергосбережение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системы наружного освещения»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1130000000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Основное мероприятие «Обеспечение возмещения затрат на проведение </w:t>
            </w:r>
            <w:proofErr w:type="spellStart"/>
            <w:r>
              <w:t>энергоэффективных</w:t>
            </w:r>
            <w:proofErr w:type="spellEnd"/>
            <w:r>
              <w:t xml:space="preserve"> мероприятий на сетях наружного освещения, находящихся в муниципальной собственности, в рамках реализации </w:t>
            </w:r>
            <w:proofErr w:type="spellStart"/>
            <w:r>
              <w:t>энергосервисных</w:t>
            </w:r>
            <w:proofErr w:type="spellEnd"/>
            <w:r>
              <w:t xml:space="preserve"> договоров (контрактов)»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1130100000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>
              <w:t>энергоэффективных</w:t>
            </w:r>
            <w:proofErr w:type="spellEnd"/>
            <w:r>
              <w:t xml:space="preserve"> мероприятий в рамках реализации </w:t>
            </w:r>
            <w:proofErr w:type="spellStart"/>
            <w:r>
              <w:t>энергосервисных</w:t>
            </w:r>
            <w:proofErr w:type="spellEnd"/>
            <w:r>
              <w:t xml:space="preserve"> договоров (контрактов)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1130107150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1130107150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Подпрограмма «Энергосбережение и повышение </w:t>
            </w:r>
            <w:proofErr w:type="spellStart"/>
            <w:r>
              <w:t>энергоэффективности</w:t>
            </w:r>
            <w:proofErr w:type="spellEnd"/>
            <w:r>
              <w:t xml:space="preserve"> систем коммунальной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1140000000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5 023,8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1140100000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5 023,8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1140106000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3 978,3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1140106000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3 978,3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114010М000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1 045,5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114010М000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1 045,5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634 746,9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386 301,7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386 301,7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138 086,2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123 723,0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123 723,0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340,3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340,3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340,3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340,3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340,3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340,3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340,3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340,3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340,3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«Организация и проведение физкультурных мероприятий»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4 090,0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4 390,0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4 390,0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1210205010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4 090,0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4 390,0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4 390,0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1210205010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4 090,0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4 390,0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4 390,0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1210305010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1210305010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1210400000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123 464,4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116 536,2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116 536,2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1210405010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122 321,1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115 392,9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115 392,9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1210405010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122 321,1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115 392,9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115 392,9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Расходы на выполнение муниципальных заданий муниципальными бюджетными и автономными учреждениями, в связи с распространением </w:t>
            </w:r>
            <w:proofErr w:type="spellStart"/>
            <w:r>
              <w:t>коронавирусной</w:t>
            </w:r>
            <w:proofErr w:type="spellEnd"/>
            <w:r>
              <w:t xml:space="preserve"> инфекции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121040501К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121040501К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121040М000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943,3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943,3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943,3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121040М000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943,3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943,3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943,3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1210500000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9 802,6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2 067,6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2 067,6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1210505010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9 802,6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2 067,6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2 067,6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1210505010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9 802,6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2 067,6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2 067,6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«Обеспечение участия сборных команд муниципального образования в официальных физкультурных мероприятиях  различного уровня»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1210600000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292,0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388,9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388,9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1210605010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292,0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164,4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1210605010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292,0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164,4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Расходы на выполнение муниципальных заданий муниципальными бюджетными и автономными учреждениями, в связи с распространением </w:t>
            </w:r>
            <w:proofErr w:type="spellStart"/>
            <w:r>
              <w:t>коронавирусной</w:t>
            </w:r>
            <w:proofErr w:type="spellEnd"/>
            <w:r>
              <w:t xml:space="preserve"> инфекции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121060501К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224,5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224,5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121060501К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224,5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224,5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279 018,9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262 578,7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262 578,7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93 392,8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84 679,9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84 679,9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8 712,9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7 926,5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786,4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2 920,6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2 770,6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2 770,6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1220205010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2 920,6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2 770,6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2 770,6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1220205010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2 920,6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2 770,6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2 770,6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663,4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663,4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663,4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663,4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663,4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663,4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423,4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423,4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423,4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Основное мероприятие «Именная выплата главы муниципального образования «Город Саратов» </w:t>
            </w:r>
            <w:proofErr w:type="gramStart"/>
            <w:r>
              <w:t>обучающимся</w:t>
            </w:r>
            <w:proofErr w:type="gramEnd"/>
            <w:r>
              <w:t xml:space="preserve"> муниципальных учреждений дополнительного образования (спортивных школ и спортивных школ олимпийского резерва), занявшим призовые места на официальных международных спортивных соревнованиях»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1220500000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1220600000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181 802,1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257 904,7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257 904,7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1220605010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161 192,4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229 511,7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229 511,7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1220605010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161 192,4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229 511,7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229 511,7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Расходы на выполнение муниципальных заданий муниципальными бюджетными и автономными учреждениями, в связи с распространением </w:t>
            </w:r>
            <w:proofErr w:type="spellStart"/>
            <w:r>
              <w:t>коронавирусной</w:t>
            </w:r>
            <w:proofErr w:type="spellEnd"/>
            <w:r>
              <w:t xml:space="preserve"> инфекции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122060501К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190,6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190,6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122060501К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190,6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190,6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1220605030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20 569,5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28 202,4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28 202,4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1220605030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19 205,5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26 052,0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26 052,0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1220605030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1 364,0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2 150,4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2 150,4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217 641,8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9 186,6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9 186,6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9 186,6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1230200000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34 936,0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123020М000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5 336,0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123020М000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5 336,0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12302L4260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29 600,0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12302L4260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29 600,0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1230300000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160 112,0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1230306000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160 112,0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1230306000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160 112,0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1230400000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4 209,4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123040М000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3 759,4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123040М000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3 759,4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1230479907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1230479907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1230500000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9 197,8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123050М000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4 597,8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123050М000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4 597,8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1230578970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1230578970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4 074,0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3 231,6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3 214,0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«Специальная оценка условий труда»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740,4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705,8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740,4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705,8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1310105030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0,8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1310105030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0,8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667,6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705,0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667,6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705,0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263,6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246,6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263,6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246,6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327,9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72,8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327,9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72,8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182,0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189,8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173,8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173,8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«Организация прохождения медицинских осмотров»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1 417,1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1 402,4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1 349,4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1 417,1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1 402,4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1 349,4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428,1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355,4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428,1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355,4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989,0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1 048,0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994,0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989,0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1 048,0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994,0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1 328,0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825,2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1 328,0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825,2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1340105030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1 006,0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514,2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514,2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1340105030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1 006,0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514,2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514,2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1340105Д30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1340105Д30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317,0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311,0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317,0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311,0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«Обеспечение выполнения требований охраны труда»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87,0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«Проведение семинаров»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1350100000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47,0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47,0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47,0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«Проведение смотров-конкурсов»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1350200000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135020М000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135020М000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1400000000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10 341,6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7 833,8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7 833,8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1410000000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6 007,8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1410100000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6 007,8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1410105030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4 212,9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1410105030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4 212,9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141010М000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1 794,9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141010М000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1 794,9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1420000000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732,0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1420100000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732,0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142010М000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732,0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142010М000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732,0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1430000000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3 601,8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6 601,8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6 601,8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1430100000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3 601,8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6 601,8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6 601,8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143010М000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3 601,8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6 601,8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6 601,8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143010М000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97,5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143010М000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3 504,3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6 504,3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6 504,3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1500000000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2 450,2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2 450,2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2 450,2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1510000000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450,2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450,2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Основное мероприятие «Обеспечение функционирования и модернизация специализированного </w:t>
            </w:r>
            <w:proofErr w:type="spellStart"/>
            <w:r>
              <w:t>интернет-ресурса</w:t>
            </w:r>
            <w:proofErr w:type="spellEnd"/>
            <w:r>
              <w:t xml:space="preserve"> об инвестиционной деятельности и поддержке малого и среднего предпринимательства»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1510100000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1510600000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150,2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151060М000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150,2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151060М000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150,2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1520000000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1520300000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t>Гагаринского</w:t>
            </w:r>
            <w:proofErr w:type="spellEnd"/>
            <w: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1520307110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1520307110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Ведомственные целевые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6 149 219,1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228 855,2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328 644,1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16 412,9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45 000,0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202000М000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16 412,9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45 000,0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202000М000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16 412,9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45 000,0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14 957,3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203000М000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14 957,3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203000М000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14 957,3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204000М000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204000М000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6 500,0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205000М000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6 500,0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205000М000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6 500,0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2060000000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206000М000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206000М000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2070000000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98 209,5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92 115,2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92 115,2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2070005030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95 325,5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89 916,2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89 916,2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2070005030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75 015,0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78 050,1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78 050,1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2070005030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19 960,9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11 516,7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11 516,7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2070005030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349,6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349,4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349,4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2070008160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2070008160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2070008240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2070008240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207000М000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884,0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199,0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199,0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207000М000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884,0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199,0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199,0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2080000000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1 436,0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1 036,0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208000М000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1 436,0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1 036,0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208000М000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306,0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208000М000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406,0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208000М000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724,0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324,0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324,0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20A0000000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22 524,9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102 895,5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20A000М000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5 700,0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20A000М000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5 700,0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Проведение комплексных кадастровых работ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20A00L5110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16 824,9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99 895,5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20A00L5110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16 824,9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99 895,5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20Б0000000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3 649,3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1 100,0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20Б000М000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3 649,3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1 100,0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20Б000М000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3 649,3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1 100,0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20В0000000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6 040,1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6 146,7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6 040,1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20В000М000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6 040,1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6 040,1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6 040,1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20В000М000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6 040,1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6 040,1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6 040,1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20В00L2990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20В00L2990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20Г0000000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474 357,5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20ГF300000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474 357,5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20ГF367483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464 520,7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20ГF367483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407 695,1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20ГF367483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56 825,6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20ГF367484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9 836,8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20ГF367484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8 337,1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20ГF367484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1 499,7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20Д0000000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20Д000М000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20Д000М000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20И0000000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20И000М000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20И000М000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20Л0000000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69 994,7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45 000,0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20Л0006000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14 079,8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20Л0006000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14 079,8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20Л0007060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55 914,9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45 000,0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20Л0007060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55 914,9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45 000,0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Ведомственная целевая программа «Переселение граждан из аварийного жилищного фонда в 2022-2026 годах»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20П0000000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5 319 527,2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20ПF300000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5 319 527,2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20ПF367483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3 947 617,8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20ПF367483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3 687 389,4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20ПF367483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260 228,4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20ПF367484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1 367 709,4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20ПF367484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1 131 787,3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20ПF367484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235 922,1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20ПF36748S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20ПF36748S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20Ч0000000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101 609,7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20Ч0006000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7 162,2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20Ч0006000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7 162,2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20Ч000М000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14 447,5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20Ч000М000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14 447,5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20Ч0079350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20Ч0079350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Выполнение функций органами местного самоуправления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2 002 551,9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2 016 599,1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2 016 603,0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Обеспечение деятельности представительного органа власти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154 988,8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154 988,8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154 988,8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деятельности депутатов Саратовской городской Думы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3010001020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18 857,0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18 857,0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18 857,0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3010001020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18 857,0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18 857,0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18 857,0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функций центрального аппарата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3010002020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136 131,8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136 131,8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136 131,8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3010002020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114 089,8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114 164,8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114 164,8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3010002020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21 897,0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21 897,0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21 897,0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3010002020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58 854,2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58 554,2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58 554,2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3020001030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10 780,8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10 780,8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10 780,8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3020001030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10 780,8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10 780,8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10 780,8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3020002020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48 073,4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47 773,4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47 773,4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3020002020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45 665,2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45 665,2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45 665,2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3020002020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2 408,2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2 108,2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2 108,2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Обеспечение деятельности органов исполнительной власти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1 091 542,4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1 106 723,2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1 106 723,2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3040002010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8 512,4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8 512,3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8 512,3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3040002010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8 512,3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8 512,3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8 512,3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3040002010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функций центрального аппарата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1 012 049,0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1 027 229,9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1 027 229,9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938 765,7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963 486,5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963 486,5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68 538,5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60 063,1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60 063,1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280,3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4 464,5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3 680,3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3 680,3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3040004010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7 417,9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7 417,9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7 417,9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3040004010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7 417,9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7 417,9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7 417,9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3040004020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2 878,6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2 878,6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2 878,6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3040004020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2 878,6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2 878,6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2 878,6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3040004030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179,0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3040004030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179,0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3040004090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5 533,4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5 533,4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5 533,4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3040004090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5 533,4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5 533,4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5 533,4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3040076500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2 819,1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2 819,1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2 819,1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3040076500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2 396,0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2 396,0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2 396,0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3040076500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423,1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423,1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423,1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t>контроля за</w:t>
            </w:r>
            <w:proofErr w:type="gramEnd"/>
            <w: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3040076510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3 288,9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3 288,9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3 288,9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3040076510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2 824,8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2 824,8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2 824,8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3040076510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464,1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464,1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464,1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Осуществление органами местного самоуправления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3040076600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12 216,0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12 216,0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12 216,0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3040076600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10 463,6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10 463,6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10 463,6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3040076600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1 752,4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1 752,4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1 752,4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3040077150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5 638,2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5 638,2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5 638,2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3040077150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5 138,2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5 438,2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5 438,2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3040077150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3040077Б00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31 009,9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31 009,9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31 009,9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3040077Б00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22 837,7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22 837,7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22 837,7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3040077Б00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8 172,2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8 172,2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8 172,2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функций территориальных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697 166,5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696 332,9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696 336,8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функций центрального аппарата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643 073,7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642 765,4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642 622,9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612 015,2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612 446,4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612 303,9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29 938,7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30 209,0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30 209,0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631,3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488,5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110,0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3050004050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1 870,4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1 907,0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1 933,0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3050004050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1 727,8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1 764,4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1 790,4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3050004050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142,6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142,6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3050004070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3 008,6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3 138,1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3 254,6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3050004070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2 923,7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3 057,6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3 153,0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3050004070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80,5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101,6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3050051200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3050051200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3050077120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37 117,9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37 117,9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37 117,9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3050077120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29 181,6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29 191,6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29 191,6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3050077120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7 936,3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7 926,3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7 926,3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3050077130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330,0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330,0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3050077130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330,0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330,0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3050077800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10 468,5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10 468,5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10 468,5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3050077800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7 302,8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7 302,8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7 302,8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3050077800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3 165,7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3 165,7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3 165,7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3050077И00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904,2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585,3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585,3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3050077И00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904,2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585,3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585,3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1 236 719,1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1 138 369,9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1 202 922,1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Резервные фонды местных администраций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3110000100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3110000100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23 625,1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3110000100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6 374,9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405 506,9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384 930,7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384 982,5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368 046,3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350 749,5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350 752,6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332 662,4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317 237,5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317 237,5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35 202,7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33 451,8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33 451,8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63,3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3120005030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30 236,0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26 956,6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27 005,3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3120005030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23 413,8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23 413,8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23 413,8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3120005030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6 687,0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3 542,8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3 591,5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3120005030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135,2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proofErr w:type="gramStart"/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</w:t>
            </w:r>
            <w:proofErr w:type="gramEnd"/>
            <w:r>
              <w:t xml:space="preserve">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3120077300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7 224,6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7 224,6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7 224,6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3120077300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6 983,1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6 983,1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6 983,1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3120077300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241,5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241,5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 xml:space="preserve">Другие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801 212,2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603 439,2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667 939,6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Проведение выборов и референдумов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3130003000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2 962,0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3130003000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2 962,0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24 471,1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25 307,8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26 333,2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24 471,1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25 307,8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26 333,2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64 128,8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64 512,1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64 529,7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44 899,4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45 555,4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45 555,4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16 699,1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17 949,2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17 967,2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590,7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1 939,6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1 007,5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1 007,1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35 171,0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37 090,0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38 466,4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31 955,5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32 220,5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32 220,5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2 947,6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4 866,6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6 243,0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265,0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49 771,9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49 771,9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Договоры пожизненного содержания с иждивением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767,9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767,9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767,9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767,9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767,9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767,9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Мероприятия по обеспечению мобилизационной готовности экономики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1 988,5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1 220,0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1 294,0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1 988,5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1 220,0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1 294,0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19 304,3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6 550,0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19 304,3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6 550,0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Мероприятия в области строительства, архитектуры и градостроительства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5 184,0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5 184,0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32 220,9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27 220,9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2 500,0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2 500,0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3130008270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3130008270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3130008320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1 505,0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740,0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3130008320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1 505,0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740,0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1 969,4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1 568,4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1 568,4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1 969,4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1 568,4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1 568,4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Снос самовольных построек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3130008340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2 290,0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2 290,0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2 290,0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3130008340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2 290,0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2 290,0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2 290,0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Оформление бесхозяйных объектов коммунальной инфраструктуры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3130008370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3130008370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Средства, зарезервированные на реализацию инициативных проектов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3130008390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287,1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3130008390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287,1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Выплаты при расторжении трудового договора в связи с ликвидацией избирательной комиссии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431,1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3130008410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431,1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3130079130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150 151,0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3130079130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150 151,0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lastRenderedPageBreak/>
              <w:t xml:space="preserve"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</w:t>
            </w:r>
            <w:proofErr w:type="gramStart"/>
            <w: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313007999Ж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36 608,5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313007999Ж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36 608,5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368 059,7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437 543,0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6 907,0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3 009,4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358 143,3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437 543,0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500 000,0</w:t>
            </w:r>
          </w:p>
        </w:tc>
      </w:tr>
      <w:tr w:rsidR="00D3261D" w:rsidTr="00D3261D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D3261D" w:rsidRDefault="00D3261D" w:rsidP="00E03B15">
            <w: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31300Ш0000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3261D" w:rsidRDefault="00D3261D" w:rsidP="00E03B15">
            <w:r>
              <w:t>Иные бюджетные ассигнования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31300Ш0000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3261D" w:rsidRDefault="00D3261D" w:rsidP="00E03B15">
            <w:pPr>
              <w:jc w:val="center"/>
            </w:pPr>
            <w:r>
              <w:t>800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40,0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 </w:t>
            </w:r>
          </w:p>
        </w:tc>
      </w:tr>
      <w:tr w:rsidR="00D3261D" w:rsidTr="00D3261D">
        <w:trPr>
          <w:cantSplit/>
        </w:trPr>
        <w:tc>
          <w:tcPr>
            <w:tcW w:w="6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>
            <w:r>
              <w:t>ВСЕГО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>
            <w:r>
              <w:t> 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>
            <w:r>
              <w:t> 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61D" w:rsidRDefault="00D3261D" w:rsidP="006B0E76">
            <w:pPr>
              <w:jc w:val="right"/>
            </w:pPr>
            <w:r>
              <w:t>35 093 378,</w:t>
            </w:r>
            <w:r w:rsidR="006B0E76">
              <w:t>1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26 014 630,4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61D" w:rsidRDefault="00D3261D" w:rsidP="00E03B15">
            <w:pPr>
              <w:jc w:val="right"/>
            </w:pPr>
            <w:r>
              <w:t>24 171 423,0</w:t>
            </w:r>
          </w:p>
        </w:tc>
      </w:tr>
    </w:tbl>
    <w:p w:rsidR="00E2598B" w:rsidRPr="00D3261D" w:rsidRDefault="00E2598B" w:rsidP="00D3261D"/>
    <w:sectPr w:rsidR="00E2598B" w:rsidRPr="00D3261D" w:rsidSect="00D3261D">
      <w:headerReference w:type="even" r:id="rId7"/>
      <w:headerReference w:type="default" r:id="rId8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DF1" w:rsidRDefault="00C95DF1" w:rsidP="00D3261D">
      <w:r>
        <w:separator/>
      </w:r>
    </w:p>
  </w:endnote>
  <w:endnote w:type="continuationSeparator" w:id="1">
    <w:p w:rsidR="00C95DF1" w:rsidRDefault="00C95DF1" w:rsidP="00D32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DF1" w:rsidRDefault="00C95DF1" w:rsidP="00D3261D">
      <w:r>
        <w:separator/>
      </w:r>
    </w:p>
  </w:footnote>
  <w:footnote w:type="continuationSeparator" w:id="1">
    <w:p w:rsidR="00C95DF1" w:rsidRDefault="00C95DF1" w:rsidP="00D326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61D" w:rsidRDefault="005F4BF8" w:rsidP="000715B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3261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3261D" w:rsidRDefault="00D3261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61D" w:rsidRDefault="005F4BF8" w:rsidP="000715B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3261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B0E76">
      <w:rPr>
        <w:rStyle w:val="a9"/>
        <w:noProof/>
      </w:rPr>
      <w:t>79</w:t>
    </w:r>
    <w:r>
      <w:rPr>
        <w:rStyle w:val="a9"/>
      </w:rPr>
      <w:fldChar w:fldCharType="end"/>
    </w:r>
  </w:p>
  <w:p w:rsidR="00D3261D" w:rsidRDefault="00D3261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D3261D"/>
    <w:rsid w:val="002C3F39"/>
    <w:rsid w:val="005F4BF8"/>
    <w:rsid w:val="006808C6"/>
    <w:rsid w:val="006B0E76"/>
    <w:rsid w:val="009D7CE5"/>
    <w:rsid w:val="00A24CAF"/>
    <w:rsid w:val="00A95920"/>
    <w:rsid w:val="00B912FD"/>
    <w:rsid w:val="00C95DF1"/>
    <w:rsid w:val="00D3261D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261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3261D"/>
    <w:rPr>
      <w:color w:val="800080"/>
      <w:u w:val="single"/>
    </w:rPr>
  </w:style>
  <w:style w:type="paragraph" w:customStyle="1" w:styleId="xl63">
    <w:name w:val="xl63"/>
    <w:basedOn w:val="a"/>
    <w:rsid w:val="00D3261D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D3261D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D32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D32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D326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D326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D32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D326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D326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D326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D326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D326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D3261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D3261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D3261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D3261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D326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D3261D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D3261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D3261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D3261D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D326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D3261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D3261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D3261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D3261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D326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D326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D326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D32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D326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D326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D3261D"/>
    <w:pPr>
      <w:spacing w:before="100" w:beforeAutospacing="1" w:after="100" w:afterAutospacing="1"/>
    </w:pPr>
    <w:rPr>
      <w:rFonts w:eastAsia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D3261D"/>
    <w:pPr>
      <w:spacing w:before="100" w:beforeAutospacing="1" w:after="100" w:afterAutospacing="1"/>
      <w:jc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D3261D"/>
    <w:pP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D3261D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D326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3261D"/>
  </w:style>
  <w:style w:type="paragraph" w:styleId="a7">
    <w:name w:val="footer"/>
    <w:basedOn w:val="a"/>
    <w:link w:val="a8"/>
    <w:uiPriority w:val="99"/>
    <w:semiHidden/>
    <w:unhideWhenUsed/>
    <w:rsid w:val="00D326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3261D"/>
  </w:style>
  <w:style w:type="character" w:styleId="a9">
    <w:name w:val="page number"/>
    <w:basedOn w:val="a0"/>
    <w:uiPriority w:val="99"/>
    <w:semiHidden/>
    <w:unhideWhenUsed/>
    <w:rsid w:val="00D326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kEN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30</TotalTime>
  <Pages>79</Pages>
  <Words>22308</Words>
  <Characters>127161</Characters>
  <Application>Microsoft Office Word</Application>
  <DocSecurity>0</DocSecurity>
  <Lines>1059</Lines>
  <Paragraphs>298</Paragraphs>
  <ScaleCrop>false</ScaleCrop>
  <Company/>
  <LinksUpToDate>false</LinksUpToDate>
  <CharactersWithSpaces>149171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3</cp:revision>
  <dcterms:created xsi:type="dcterms:W3CDTF">2023-07-28T05:07:00Z</dcterms:created>
  <dcterms:modified xsi:type="dcterms:W3CDTF">2023-07-28T13:04:00Z</dcterms:modified>
</cp:coreProperties>
</file>